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AEC" w:rsidRDefault="001C1AEC" w:rsidP="001C1AEC">
      <w:pPr>
        <w:pStyle w:val="NoSpacing"/>
      </w:pPr>
      <w:r>
        <w:rPr>
          <w:u w:val="single"/>
        </w:rPr>
        <w:t>William GODYNG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C1AEC" w:rsidRDefault="001C1AEC" w:rsidP="001C1AEC">
      <w:pPr>
        <w:pStyle w:val="NoSpacing"/>
      </w:pPr>
    </w:p>
    <w:p w:rsidR="001C1AEC" w:rsidRDefault="001C1AEC" w:rsidP="001C1AEC">
      <w:pPr>
        <w:pStyle w:val="NoSpacing"/>
      </w:pPr>
    </w:p>
    <w:p w:rsidR="001C1AEC" w:rsidRDefault="001C1AEC" w:rsidP="001C1AEC">
      <w:pPr>
        <w:pStyle w:val="NoSpacing"/>
      </w:pPr>
      <w:r>
        <w:t>16 Jun.1423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Haverhill, Suffolk,</w:t>
      </w:r>
    </w:p>
    <w:p w:rsidR="001C1AEC" w:rsidRDefault="001C1AEC" w:rsidP="001C1AEC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1C1AEC" w:rsidRDefault="001C1AEC" w:rsidP="001C1A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22-70)</w:t>
      </w:r>
    </w:p>
    <w:p w:rsidR="001C1AEC" w:rsidRDefault="001C1AEC" w:rsidP="001C1AEC">
      <w:pPr>
        <w:pStyle w:val="NoSpacing"/>
      </w:pPr>
    </w:p>
    <w:p w:rsidR="001C1AEC" w:rsidRDefault="001C1AEC" w:rsidP="001C1AEC">
      <w:pPr>
        <w:pStyle w:val="NoSpacing"/>
      </w:pPr>
    </w:p>
    <w:p w:rsidR="001C1AEC" w:rsidRDefault="001C1AEC" w:rsidP="001C1AEC">
      <w:pPr>
        <w:pStyle w:val="NoSpacing"/>
      </w:pPr>
      <w:r>
        <w:t>26 December 2016</w:t>
      </w:r>
    </w:p>
    <w:p w:rsidR="006B2F86" w:rsidRPr="001C1AEC" w:rsidRDefault="001C1AEC" w:rsidP="00E71FC3">
      <w:pPr>
        <w:pStyle w:val="NoSpacing"/>
      </w:pPr>
      <w:bookmarkStart w:id="0" w:name="_GoBack"/>
      <w:bookmarkEnd w:id="0"/>
    </w:p>
    <w:sectPr w:rsidR="006B2F86" w:rsidRPr="001C1A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AEC" w:rsidRDefault="001C1AEC" w:rsidP="00E71FC3">
      <w:pPr>
        <w:spacing w:after="0" w:line="240" w:lineRule="auto"/>
      </w:pPr>
      <w:r>
        <w:separator/>
      </w:r>
    </w:p>
  </w:endnote>
  <w:endnote w:type="continuationSeparator" w:id="0">
    <w:p w:rsidR="001C1AEC" w:rsidRDefault="001C1A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AEC" w:rsidRDefault="001C1AEC" w:rsidP="00E71FC3">
      <w:pPr>
        <w:spacing w:after="0" w:line="240" w:lineRule="auto"/>
      </w:pPr>
      <w:r>
        <w:separator/>
      </w:r>
    </w:p>
  </w:footnote>
  <w:footnote w:type="continuationSeparator" w:id="0">
    <w:p w:rsidR="001C1AEC" w:rsidRDefault="001C1A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EC"/>
    <w:rsid w:val="001A7C09"/>
    <w:rsid w:val="001C1AE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1DDB7"/>
  <w15:chartTrackingRefBased/>
  <w15:docId w15:val="{545AA276-5409-4230-B81A-375DB428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2016-12-26T19:48:00Z</dcterms:created>
  <dcterms:modified xsi:type="dcterms:W3CDTF">2016-12-26T19:49:00Z</dcterms:modified>
</cp:coreProperties>
</file>